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6C" w:rsidRDefault="00A21B6C" w:rsidP="007D4A45">
      <w:pPr>
        <w:pStyle w:val="titlep"/>
      </w:pPr>
      <w:r>
        <w:t>РЕЕСТР ПУСТУЮЩИХ ДОМОВ</w:t>
      </w:r>
    </w:p>
    <w:p w:rsidR="00A21B6C" w:rsidRPr="007D4A45" w:rsidRDefault="00A21B6C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4"/>
        <w:gridCol w:w="67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0"/>
      </w:tblGrid>
      <w:tr w:rsidR="00A21B6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A21B6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64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A21B6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A21B6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Г.п. Лиозно</w:t>
            </w:r>
          </w:p>
        </w:tc>
      </w:tr>
      <w:tr w:rsidR="00A21B6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A21B6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994E39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Шоссейная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 50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A21B6C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50,0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5,0х10,5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1975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A21B6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A21B6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21B6C" w:rsidRPr="00BB55A1" w:rsidRDefault="00A21B6C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сарай</w:t>
            </w:r>
          </w:p>
        </w:tc>
      </w:tr>
      <w:tr w:rsidR="00A21B6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A21B6C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A21B6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0,12</w:t>
            </w:r>
            <w:r w:rsidRPr="00BB55A1">
              <w:rPr>
                <w:i/>
                <w:lang w:eastAsia="en-US"/>
              </w:rPr>
              <w:t>га</w:t>
            </w:r>
          </w:p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A21B6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Черпак Евдокия Паисовна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3E299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>
              <w:rPr>
                <w:i/>
                <w:lang w:eastAsia="en-US"/>
              </w:rPr>
              <w:t>Выписка из ЕГР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5- ти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A21B6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A21B6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 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A21B6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A21B6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21B6C" w:rsidRPr="00BB55A1" w:rsidRDefault="00A21B6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A21B6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21B6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21B6C" w:rsidRPr="00BB55A1" w:rsidRDefault="00A21B6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A21B6C" w:rsidRDefault="00A21B6C" w:rsidP="00992231">
      <w:pPr>
        <w:pStyle w:val="endform"/>
        <w:ind w:firstLine="0"/>
      </w:pPr>
    </w:p>
    <w:sectPr w:rsidR="00A21B6C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409C"/>
    <w:rsid w:val="00022147"/>
    <w:rsid w:val="00025FD4"/>
    <w:rsid w:val="00043BF5"/>
    <w:rsid w:val="00045BE1"/>
    <w:rsid w:val="00054DB2"/>
    <w:rsid w:val="000729A5"/>
    <w:rsid w:val="00074CD4"/>
    <w:rsid w:val="0007753D"/>
    <w:rsid w:val="000D1319"/>
    <w:rsid w:val="000F4452"/>
    <w:rsid w:val="000F6252"/>
    <w:rsid w:val="00120B48"/>
    <w:rsid w:val="00141418"/>
    <w:rsid w:val="00196A18"/>
    <w:rsid w:val="001E1AAC"/>
    <w:rsid w:val="0021386B"/>
    <w:rsid w:val="00224C34"/>
    <w:rsid w:val="00226864"/>
    <w:rsid w:val="0024094A"/>
    <w:rsid w:val="00242F88"/>
    <w:rsid w:val="00262BAD"/>
    <w:rsid w:val="002B520C"/>
    <w:rsid w:val="002E52CA"/>
    <w:rsid w:val="00312B31"/>
    <w:rsid w:val="003141E2"/>
    <w:rsid w:val="0034494E"/>
    <w:rsid w:val="0035413C"/>
    <w:rsid w:val="00354EEA"/>
    <w:rsid w:val="0035686E"/>
    <w:rsid w:val="00356BDB"/>
    <w:rsid w:val="00385B9A"/>
    <w:rsid w:val="003A2B95"/>
    <w:rsid w:val="003B6F2A"/>
    <w:rsid w:val="003C66DA"/>
    <w:rsid w:val="003E2991"/>
    <w:rsid w:val="004038B9"/>
    <w:rsid w:val="0041351C"/>
    <w:rsid w:val="004205C6"/>
    <w:rsid w:val="0042167A"/>
    <w:rsid w:val="004316D9"/>
    <w:rsid w:val="00437FFE"/>
    <w:rsid w:val="00442E04"/>
    <w:rsid w:val="00451DE0"/>
    <w:rsid w:val="0045538F"/>
    <w:rsid w:val="00495682"/>
    <w:rsid w:val="004A61B3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22713"/>
    <w:rsid w:val="00536AAC"/>
    <w:rsid w:val="00557025"/>
    <w:rsid w:val="005668F0"/>
    <w:rsid w:val="0057625A"/>
    <w:rsid w:val="00581533"/>
    <w:rsid w:val="00590E9E"/>
    <w:rsid w:val="00595722"/>
    <w:rsid w:val="005A4DD4"/>
    <w:rsid w:val="005F6589"/>
    <w:rsid w:val="005F7077"/>
    <w:rsid w:val="005F7324"/>
    <w:rsid w:val="00607DFA"/>
    <w:rsid w:val="006362C4"/>
    <w:rsid w:val="006550B7"/>
    <w:rsid w:val="00685563"/>
    <w:rsid w:val="00687333"/>
    <w:rsid w:val="00692304"/>
    <w:rsid w:val="006C505D"/>
    <w:rsid w:val="006F0355"/>
    <w:rsid w:val="006F4FC6"/>
    <w:rsid w:val="00725A29"/>
    <w:rsid w:val="00775533"/>
    <w:rsid w:val="007800F4"/>
    <w:rsid w:val="00797501"/>
    <w:rsid w:val="007A3D44"/>
    <w:rsid w:val="007A5807"/>
    <w:rsid w:val="007D2CE4"/>
    <w:rsid w:val="007D443C"/>
    <w:rsid w:val="007D4A45"/>
    <w:rsid w:val="008213C9"/>
    <w:rsid w:val="008447DE"/>
    <w:rsid w:val="00856A81"/>
    <w:rsid w:val="00873192"/>
    <w:rsid w:val="00885BCC"/>
    <w:rsid w:val="00886F91"/>
    <w:rsid w:val="008B04E2"/>
    <w:rsid w:val="008B22EE"/>
    <w:rsid w:val="008C4F3C"/>
    <w:rsid w:val="008C7EA6"/>
    <w:rsid w:val="008E2518"/>
    <w:rsid w:val="008E47EA"/>
    <w:rsid w:val="00922CB7"/>
    <w:rsid w:val="00926444"/>
    <w:rsid w:val="00926CAE"/>
    <w:rsid w:val="00927A6A"/>
    <w:rsid w:val="00942C58"/>
    <w:rsid w:val="00942F1E"/>
    <w:rsid w:val="00952A0C"/>
    <w:rsid w:val="009632B4"/>
    <w:rsid w:val="00973E03"/>
    <w:rsid w:val="00992231"/>
    <w:rsid w:val="00994E39"/>
    <w:rsid w:val="009A37CE"/>
    <w:rsid w:val="009A43ED"/>
    <w:rsid w:val="009B49BC"/>
    <w:rsid w:val="009C7339"/>
    <w:rsid w:val="00A21B6C"/>
    <w:rsid w:val="00A3447A"/>
    <w:rsid w:val="00A62FB0"/>
    <w:rsid w:val="00AD3E91"/>
    <w:rsid w:val="00B13F40"/>
    <w:rsid w:val="00B26411"/>
    <w:rsid w:val="00B3512F"/>
    <w:rsid w:val="00B741DE"/>
    <w:rsid w:val="00B80D1F"/>
    <w:rsid w:val="00B876E4"/>
    <w:rsid w:val="00BB55A1"/>
    <w:rsid w:val="00BD3207"/>
    <w:rsid w:val="00BE2AB1"/>
    <w:rsid w:val="00BF42E8"/>
    <w:rsid w:val="00BF7DCB"/>
    <w:rsid w:val="00C17C34"/>
    <w:rsid w:val="00C266B3"/>
    <w:rsid w:val="00C73153"/>
    <w:rsid w:val="00C85965"/>
    <w:rsid w:val="00CB23C2"/>
    <w:rsid w:val="00CB2B92"/>
    <w:rsid w:val="00CB329A"/>
    <w:rsid w:val="00CB37A3"/>
    <w:rsid w:val="00CB6FE1"/>
    <w:rsid w:val="00CC3F4C"/>
    <w:rsid w:val="00CE1CBB"/>
    <w:rsid w:val="00CE4E96"/>
    <w:rsid w:val="00CE59F3"/>
    <w:rsid w:val="00D03E12"/>
    <w:rsid w:val="00D07B79"/>
    <w:rsid w:val="00D1051C"/>
    <w:rsid w:val="00D3620C"/>
    <w:rsid w:val="00D44E33"/>
    <w:rsid w:val="00D5669F"/>
    <w:rsid w:val="00D651E7"/>
    <w:rsid w:val="00D71CB6"/>
    <w:rsid w:val="00D85173"/>
    <w:rsid w:val="00D90E24"/>
    <w:rsid w:val="00DA6AFE"/>
    <w:rsid w:val="00DB263F"/>
    <w:rsid w:val="00DB67CB"/>
    <w:rsid w:val="00DC36E9"/>
    <w:rsid w:val="00E22C49"/>
    <w:rsid w:val="00E57D58"/>
    <w:rsid w:val="00E71E6C"/>
    <w:rsid w:val="00EC43A5"/>
    <w:rsid w:val="00ED4A46"/>
    <w:rsid w:val="00EE4694"/>
    <w:rsid w:val="00EE7289"/>
    <w:rsid w:val="00F04047"/>
    <w:rsid w:val="00F14F41"/>
    <w:rsid w:val="00F208B8"/>
    <w:rsid w:val="00F32F2A"/>
    <w:rsid w:val="00F578C2"/>
    <w:rsid w:val="00F60253"/>
    <w:rsid w:val="00F93585"/>
    <w:rsid w:val="00F96372"/>
    <w:rsid w:val="00FA7CC4"/>
    <w:rsid w:val="00FB1536"/>
    <w:rsid w:val="00FB3814"/>
    <w:rsid w:val="00FC533D"/>
    <w:rsid w:val="00FD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41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628</Words>
  <Characters>3582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2007-10-28T14:58:00Z</dcterms:created>
  <dcterms:modified xsi:type="dcterms:W3CDTF">2007-10-28T14:59:00Z</dcterms:modified>
</cp:coreProperties>
</file>